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F2414C">
              <w:t>3</w:t>
            </w:r>
            <w:r w:rsidR="002B118D">
              <w:t>4</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2B118D" w:rsidP="00826192">
            <w:pPr>
              <w:pStyle w:val="oneM2M-CoverTableText"/>
            </w:pPr>
            <w:r>
              <w:t>Work Program Status TP#34</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2B118D">
              <w:t>8</w:t>
            </w:r>
            <w:r w:rsidR="00224E27">
              <w:t>-</w:t>
            </w:r>
            <w:r w:rsidR="002B118D">
              <w:t>03</w:t>
            </w:r>
            <w:r w:rsidR="00224E27">
              <w:t>-</w:t>
            </w:r>
            <w:r w:rsidR="002B118D">
              <w:t>07</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637FA">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2637FA">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2637FA">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637FA">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9547FF">
            <w:pPr>
              <w:pStyle w:val="oneM2M-CoverTableText"/>
            </w:pPr>
            <w:r>
              <w:t>T</w:t>
            </w:r>
            <w:r w:rsidR="00AE23D6">
              <w:t xml:space="preserve">he </w:t>
            </w:r>
            <w:r w:rsidR="00AE23D6" w:rsidRPr="00AE23D6">
              <w:t>ADM-0001-oneM2M_Work_Programme-V</w:t>
            </w:r>
            <w:r w:rsidR="002B118D">
              <w:t>33</w:t>
            </w:r>
            <w:r w:rsidR="00AE23D6" w:rsidRPr="00AE23D6">
              <w:t>_</w:t>
            </w:r>
            <w:r w:rsidR="002B118D">
              <w:t>1</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12047E">
              <w:t xml:space="preserve"> that</w:t>
            </w:r>
            <w:r w:rsidR="009E4340">
              <w:t xml:space="preserve"> </w:t>
            </w:r>
            <w:r w:rsidR="00574F70">
              <w:t xml:space="preserve">lists the deliverables and related WIs reaching the </w:t>
            </w:r>
            <w:r w:rsidR="009547FF">
              <w:t xml:space="preserve">Release 3 </w:t>
            </w:r>
            <w:r w:rsidR="00574F70">
              <w:t>“freeze”</w:t>
            </w:r>
            <w:r w:rsidR="00EE7809">
              <w:t xml:space="preserve"> or “approval” milestone at TP#3</w:t>
            </w:r>
            <w:r w:rsidR="002B118D">
              <w:t>4</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 w:name="_Toc338862360"/>
      <w:bookmarkEnd w:id="0"/>
      <w:r>
        <w:br w:type="page"/>
      </w:r>
      <w:r w:rsidR="00EC3491" w:rsidRPr="00EC3491">
        <w:lastRenderedPageBreak/>
        <w:t xml:space="preserve"> </w:t>
      </w:r>
      <w:r w:rsidR="006E7F2A" w:rsidRPr="006E7F2A">
        <w:t xml:space="preserve">Work Program Status </w:t>
      </w:r>
      <w:r w:rsidR="006E7F2A">
        <w:t>@</w:t>
      </w:r>
      <w:r w:rsidR="00EA34B6">
        <w:t>TP#34</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EA34B6" w:rsidRPr="00EA34B6">
        <w:rPr>
          <w:rFonts w:ascii="Arial" w:hAnsi="Arial"/>
          <w:sz w:val="22"/>
          <w:lang w:val="en-US"/>
        </w:rPr>
        <w:t>4</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M-0001-oneM2M_Work_Programme-V33</w:t>
      </w:r>
      <w:r w:rsidR="006E4FF9" w:rsidRPr="00EB0D51">
        <w:rPr>
          <w:sz w:val="22"/>
          <w:lang w:val="x-none"/>
        </w:rPr>
        <w:t>_</w:t>
      </w:r>
      <w:r w:rsidR="002B118D">
        <w:rPr>
          <w:sz w:val="22"/>
          <w:lang w:val="en-US"/>
        </w:rPr>
        <w:t>1</w:t>
      </w:r>
      <w:r w:rsidRPr="00EB0D51">
        <w:rPr>
          <w:sz w:val="22"/>
          <w:lang w:val="x-none"/>
        </w:rPr>
        <w:t>_0</w:t>
      </w:r>
      <w:r w:rsidR="00B46559" w:rsidRPr="00EB0D51">
        <w:rPr>
          <w:sz w:val="22"/>
          <w:lang w:val="x-none"/>
        </w:rPr>
        <w:t xml:space="preserve"> </w:t>
      </w:r>
      <w:bookmarkEnd w:id="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TP#34</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TP#34</w:t>
      </w:r>
      <w:r w:rsidR="00A72ABC" w:rsidRPr="009E4340">
        <w:rPr>
          <w:rFonts w:ascii="Arial" w:hAnsi="Arial"/>
          <w:sz w:val="22"/>
          <w:lang w:val="x-none"/>
        </w:rPr>
        <w:t xml:space="preserve"> </w:t>
      </w:r>
    </w:p>
    <w:p w:rsidR="00A9177A" w:rsidRDefault="00EA34B6" w:rsidP="00A9177A">
      <w:pPr>
        <w:numPr>
          <w:ilvl w:val="1"/>
          <w:numId w:val="41"/>
        </w:numPr>
        <w:spacing w:before="120" w:after="0"/>
        <w:rPr>
          <w:rFonts w:ascii="Arial" w:hAnsi="Arial"/>
          <w:sz w:val="22"/>
          <w:lang w:val="x-none"/>
        </w:rPr>
      </w:pPr>
      <w:r>
        <w:rPr>
          <w:rFonts w:ascii="Arial" w:hAnsi="Arial"/>
          <w:sz w:val="22"/>
          <w:lang w:val="en-US"/>
        </w:rPr>
        <w:t xml:space="preserve">the list of </w:t>
      </w:r>
      <w:r w:rsidR="00A9177A" w:rsidRPr="00A9177A">
        <w:rPr>
          <w:rFonts w:ascii="Arial" w:hAnsi="Arial"/>
          <w:sz w:val="22"/>
          <w:lang w:val="en-US"/>
        </w:rPr>
        <w:t xml:space="preserve">Release 2A </w:t>
      </w:r>
      <w:r w:rsidR="002B118D">
        <w:rPr>
          <w:rFonts w:ascii="Arial" w:hAnsi="Arial"/>
          <w:sz w:val="22"/>
          <w:lang w:val="en-US"/>
        </w:rPr>
        <w:t>TSs and TRs</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Pr="00F275DC">
        <w:rPr>
          <w:rFonts w:ascii="Arial" w:hAnsi="Arial"/>
          <w:sz w:val="22"/>
          <w:lang w:val="en-US"/>
        </w:rPr>
        <w:t>high-level timeline</w:t>
      </w:r>
      <w:r>
        <w:rPr>
          <w:rFonts w:ascii="Arial" w:hAnsi="Arial"/>
          <w:sz w:val="22"/>
          <w:lang w:val="x-none"/>
        </w:rPr>
        <w:t xml:space="preserve"> </w:t>
      </w:r>
    </w:p>
    <w:p w:rsidR="004631E5" w:rsidRDefault="004631E5" w:rsidP="009E4340">
      <w:pPr>
        <w:pStyle w:val="berschrift7"/>
        <w:spacing w:after="0"/>
      </w:pP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18377D">
        <w:rPr>
          <w:rFonts w:ascii="Arial" w:hAnsi="Arial"/>
          <w:sz w:val="22"/>
          <w:u w:val="single"/>
          <w:lang w:val="en-US"/>
        </w:rPr>
        <w:t>Status of Release 2A</w:t>
      </w:r>
      <w:r w:rsidRPr="0018377D">
        <w:rPr>
          <w:rFonts w:ascii="Arial" w:hAnsi="Arial"/>
          <w:sz w:val="22"/>
          <w:lang w:val="en-US"/>
        </w:rPr>
        <w:t xml:space="preserve">: </w:t>
      </w:r>
    </w:p>
    <w:p w:rsidR="0018377D" w:rsidRDefault="0018377D" w:rsidP="0018377D">
      <w:pPr>
        <w:rPr>
          <w:lang w:val="en-US"/>
        </w:rPr>
      </w:pPr>
      <w:r w:rsidRPr="0018377D">
        <w:rPr>
          <w:rFonts w:ascii="Arial" w:hAnsi="Arial"/>
          <w:sz w:val="22"/>
          <w:lang w:val="en-US"/>
        </w:rPr>
        <w:t xml:space="preserve">For the definition of the Release 2A </w:t>
      </w:r>
      <w:r w:rsidR="002B118D">
        <w:rPr>
          <w:rFonts w:ascii="Arial" w:hAnsi="Arial"/>
          <w:sz w:val="22"/>
          <w:lang w:val="en-US"/>
        </w:rPr>
        <w:t>see</w:t>
      </w:r>
      <w:r w:rsidRPr="0018377D">
        <w:rPr>
          <w:rFonts w:ascii="Arial" w:hAnsi="Arial"/>
          <w:sz w:val="22"/>
          <w:lang w:val="en-US"/>
        </w:rPr>
        <w:t xml:space="preserve"> </w:t>
      </w:r>
      <w:r w:rsidR="002B118D">
        <w:rPr>
          <w:rFonts w:ascii="Arial" w:hAnsi="Arial"/>
          <w:sz w:val="22"/>
          <w:lang w:val="en-US"/>
        </w:rPr>
        <w:t xml:space="preserve">the </w:t>
      </w:r>
      <w:hyperlink r:id="rId8" w:history="1">
        <w:r w:rsidR="002B118D" w:rsidRPr="00EA34B6">
          <w:rPr>
            <w:rStyle w:val="Hyperlink"/>
            <w:rFonts w:ascii="Arial" w:hAnsi="Arial"/>
            <w:sz w:val="22"/>
            <w:lang w:val="en-US"/>
          </w:rPr>
          <w:t>ADM-0012 Release 2A Control Document</w:t>
        </w:r>
      </w:hyperlink>
      <w:r w:rsidR="002B118D">
        <w:rPr>
          <w:rFonts w:ascii="Arial" w:hAnsi="Arial"/>
          <w:sz w:val="22"/>
          <w:lang w:val="en-US"/>
        </w:rPr>
        <w:t>.</w:t>
      </w:r>
    </w:p>
    <w:p w:rsidR="00CD4941" w:rsidRDefault="00CD4941" w:rsidP="0018377D">
      <w:pPr>
        <w:rPr>
          <w:lang w:val="en-US"/>
        </w:rPr>
      </w:pP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9"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3C4C13" w:rsidRDefault="003C4C13" w:rsidP="0018377D">
      <w:pPr>
        <w:rPr>
          <w:rFonts w:ascii="Arial" w:hAnsi="Arial"/>
          <w:sz w:val="22"/>
          <w:lang w:val="en-US"/>
        </w:rPr>
      </w:pPr>
    </w:p>
    <w:p w:rsidR="003C4C13" w:rsidRPr="003C4C13" w:rsidRDefault="003C4C13" w:rsidP="0018377D">
      <w:pPr>
        <w:rPr>
          <w:rFonts w:ascii="Arial" w:hAnsi="Arial"/>
          <w:sz w:val="22"/>
          <w:u w:val="single"/>
          <w:lang w:val="en-US"/>
        </w:rPr>
      </w:pPr>
      <w:r w:rsidRPr="003C4C13">
        <w:rPr>
          <w:rFonts w:ascii="Arial" w:hAnsi="Arial"/>
          <w:sz w:val="22"/>
          <w:u w:val="single"/>
          <w:lang w:val="en-US"/>
        </w:rPr>
        <w:t>Release 4:</w:t>
      </w:r>
    </w:p>
    <w:p w:rsidR="003C4C13" w:rsidRPr="00022A50" w:rsidRDefault="00022A50" w:rsidP="0018377D">
      <w:pPr>
        <w:rPr>
          <w:rFonts w:ascii="Arial" w:hAnsi="Arial"/>
          <w:sz w:val="22"/>
          <w:lang w:val="en-US"/>
        </w:rPr>
      </w:pPr>
      <w:r w:rsidRPr="00022A50">
        <w:rPr>
          <w:rFonts w:ascii="Arial" w:hAnsi="Arial"/>
          <w:sz w:val="22"/>
          <w:lang w:val="en-US"/>
        </w:rPr>
        <w:t xml:space="preserve">Initial discussion on WI </w:t>
      </w:r>
      <w:proofErr w:type="spellStart"/>
      <w:r w:rsidRPr="00022A50">
        <w:rPr>
          <w:rFonts w:ascii="Arial" w:hAnsi="Arial"/>
          <w:sz w:val="22"/>
          <w:lang w:val="en-US"/>
        </w:rPr>
        <w:t>contributiong</w:t>
      </w:r>
      <w:proofErr w:type="spellEnd"/>
      <w:r w:rsidRPr="00022A50">
        <w:rPr>
          <w:rFonts w:ascii="Arial" w:hAnsi="Arial"/>
          <w:sz w:val="22"/>
          <w:lang w:val="en-US"/>
        </w:rPr>
        <w:t xml:space="preserve"> to </w:t>
      </w:r>
      <w:proofErr w:type="spellStart"/>
      <w:r w:rsidRPr="00022A50">
        <w:rPr>
          <w:rFonts w:ascii="Arial" w:hAnsi="Arial"/>
          <w:sz w:val="22"/>
          <w:lang w:val="en-US"/>
        </w:rPr>
        <w:t>Relöease</w:t>
      </w:r>
      <w:proofErr w:type="spellEnd"/>
      <w:r w:rsidRPr="00022A50">
        <w:rPr>
          <w:rFonts w:ascii="Arial" w:hAnsi="Arial"/>
          <w:sz w:val="22"/>
          <w:lang w:val="en-US"/>
        </w:rPr>
        <w:t xml:space="preserve"> 4 in </w:t>
      </w:r>
      <w:hyperlink r:id="rId10" w:history="1">
        <w:r w:rsidRPr="00022A50">
          <w:rPr>
            <w:rStyle w:val="Hyperlink"/>
            <w:rFonts w:ascii="Arial" w:hAnsi="Arial"/>
            <w:sz w:val="22"/>
            <w:lang w:val="en-US"/>
          </w:rPr>
          <w:t>TP-2</w:t>
        </w:r>
        <w:bookmarkStart w:id="2" w:name="_GoBack"/>
        <w:bookmarkEnd w:id="2"/>
        <w:r w:rsidRPr="00022A50">
          <w:rPr>
            <w:rStyle w:val="Hyperlink"/>
            <w:rFonts w:ascii="Arial" w:hAnsi="Arial"/>
            <w:sz w:val="22"/>
            <w:lang w:val="en-US"/>
          </w:rPr>
          <w:t>018-0067R02</w:t>
        </w:r>
        <w:r w:rsidR="003C4C13" w:rsidRPr="00022A50">
          <w:rPr>
            <w:rStyle w:val="Hyperlink"/>
            <w:rFonts w:ascii="Arial" w:hAnsi="Arial"/>
            <w:sz w:val="22"/>
            <w:lang w:val="en-US"/>
          </w:rPr>
          <w:t>-release 4 WI candidates</w:t>
        </w:r>
      </w:hyperlink>
      <w:r w:rsidRPr="00022A50">
        <w:rPr>
          <w:rFonts w:ascii="Arial" w:hAnsi="Arial"/>
          <w:sz w:val="22"/>
          <w:lang w:val="en-US"/>
        </w:rPr>
        <w:t>.</w:t>
      </w:r>
    </w:p>
    <w:sectPr w:rsidR="003C4C13" w:rsidRPr="00022A50" w:rsidSect="00A143E3">
      <w:headerReference w:type="default" r:id="rId11"/>
      <w:footerReference w:type="default" r:id="rId12"/>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7FA" w:rsidRDefault="002637FA">
      <w:r>
        <w:separator/>
      </w:r>
    </w:p>
  </w:endnote>
  <w:endnote w:type="continuationSeparator" w:id="0">
    <w:p w:rsidR="002637FA" w:rsidRDefault="0026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7FA" w:rsidRDefault="002637FA">
      <w:r>
        <w:separator/>
      </w:r>
    </w:p>
  </w:footnote>
  <w:footnote w:type="continuationSeparator" w:id="0">
    <w:p w:rsidR="002637FA" w:rsidRDefault="00263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EA34B6">
      <w:rPr>
        <w:noProof/>
        <w:sz w:val="22"/>
        <w:szCs w:val="24"/>
      </w:rPr>
      <w:t>TP-2018-0084-Work Program Status TP#34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84C42"/>
    <w:rsid w:val="000A0194"/>
    <w:rsid w:val="000A567F"/>
    <w:rsid w:val="000C2C7D"/>
    <w:rsid w:val="000D253E"/>
    <w:rsid w:val="001076B0"/>
    <w:rsid w:val="00107C14"/>
    <w:rsid w:val="00114A74"/>
    <w:rsid w:val="0012047E"/>
    <w:rsid w:val="00144A0D"/>
    <w:rsid w:val="00146413"/>
    <w:rsid w:val="00161159"/>
    <w:rsid w:val="0018377D"/>
    <w:rsid w:val="001B2325"/>
    <w:rsid w:val="001C4CAA"/>
    <w:rsid w:val="001C5D2C"/>
    <w:rsid w:val="001C5DC4"/>
    <w:rsid w:val="001D7589"/>
    <w:rsid w:val="001E0EE9"/>
    <w:rsid w:val="001E5F05"/>
    <w:rsid w:val="001E7509"/>
    <w:rsid w:val="001F2860"/>
    <w:rsid w:val="001F3880"/>
    <w:rsid w:val="0021095B"/>
    <w:rsid w:val="00224E27"/>
    <w:rsid w:val="00225901"/>
    <w:rsid w:val="00255249"/>
    <w:rsid w:val="002637FA"/>
    <w:rsid w:val="002669AD"/>
    <w:rsid w:val="002843A7"/>
    <w:rsid w:val="00285F21"/>
    <w:rsid w:val="00290E29"/>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773C"/>
    <w:rsid w:val="003A0A46"/>
    <w:rsid w:val="003A691B"/>
    <w:rsid w:val="003C00E6"/>
    <w:rsid w:val="003C4C13"/>
    <w:rsid w:val="003D0F37"/>
    <w:rsid w:val="003D6202"/>
    <w:rsid w:val="003D63E8"/>
    <w:rsid w:val="003E54A5"/>
    <w:rsid w:val="0040217B"/>
    <w:rsid w:val="00413960"/>
    <w:rsid w:val="00424964"/>
    <w:rsid w:val="00436775"/>
    <w:rsid w:val="004541E9"/>
    <w:rsid w:val="004631E5"/>
    <w:rsid w:val="0046449A"/>
    <w:rsid w:val="004A1E38"/>
    <w:rsid w:val="004A2BB2"/>
    <w:rsid w:val="004B21DC"/>
    <w:rsid w:val="004B2C68"/>
    <w:rsid w:val="004D2771"/>
    <w:rsid w:val="004E216A"/>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0F0A"/>
    <w:rsid w:val="007A5006"/>
    <w:rsid w:val="007A6868"/>
    <w:rsid w:val="007B55FC"/>
    <w:rsid w:val="007B7941"/>
    <w:rsid w:val="007C2C07"/>
    <w:rsid w:val="007D6274"/>
    <w:rsid w:val="007E501E"/>
    <w:rsid w:val="007E50A3"/>
    <w:rsid w:val="007E7B8B"/>
    <w:rsid w:val="007F73C7"/>
    <w:rsid w:val="008011AB"/>
    <w:rsid w:val="00826192"/>
    <w:rsid w:val="00845028"/>
    <w:rsid w:val="0085675F"/>
    <w:rsid w:val="00866A3B"/>
    <w:rsid w:val="00867EBE"/>
    <w:rsid w:val="008849A4"/>
    <w:rsid w:val="00885C78"/>
    <w:rsid w:val="00894697"/>
    <w:rsid w:val="008B23D7"/>
    <w:rsid w:val="008C3145"/>
    <w:rsid w:val="008E00D7"/>
    <w:rsid w:val="008F29AE"/>
    <w:rsid w:val="008F3E6A"/>
    <w:rsid w:val="008F4339"/>
    <w:rsid w:val="008F7FD2"/>
    <w:rsid w:val="00904E2D"/>
    <w:rsid w:val="009547FF"/>
    <w:rsid w:val="009762D8"/>
    <w:rsid w:val="00995BDD"/>
    <w:rsid w:val="009A108D"/>
    <w:rsid w:val="009A2C4C"/>
    <w:rsid w:val="009A38EC"/>
    <w:rsid w:val="009A3BD6"/>
    <w:rsid w:val="009C24DA"/>
    <w:rsid w:val="009D66FE"/>
    <w:rsid w:val="009E32B8"/>
    <w:rsid w:val="009E4340"/>
    <w:rsid w:val="009F2CD4"/>
    <w:rsid w:val="009F3595"/>
    <w:rsid w:val="00A011D6"/>
    <w:rsid w:val="00A1034A"/>
    <w:rsid w:val="00A143E3"/>
    <w:rsid w:val="00A200F0"/>
    <w:rsid w:val="00A22993"/>
    <w:rsid w:val="00A23747"/>
    <w:rsid w:val="00A32E99"/>
    <w:rsid w:val="00A377A6"/>
    <w:rsid w:val="00A403C6"/>
    <w:rsid w:val="00A52046"/>
    <w:rsid w:val="00A5278B"/>
    <w:rsid w:val="00A6262E"/>
    <w:rsid w:val="00A66BFE"/>
    <w:rsid w:val="00A72ABC"/>
    <w:rsid w:val="00A9177A"/>
    <w:rsid w:val="00A965FE"/>
    <w:rsid w:val="00AE17C1"/>
    <w:rsid w:val="00AE23D6"/>
    <w:rsid w:val="00AE2D24"/>
    <w:rsid w:val="00B1314D"/>
    <w:rsid w:val="00B135B5"/>
    <w:rsid w:val="00B2124E"/>
    <w:rsid w:val="00B22BFC"/>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E12DA"/>
    <w:rsid w:val="00BE1693"/>
    <w:rsid w:val="00BE2439"/>
    <w:rsid w:val="00BF5C94"/>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34229"/>
    <w:rsid w:val="00D35D58"/>
    <w:rsid w:val="00D40C94"/>
    <w:rsid w:val="00D41F2F"/>
    <w:rsid w:val="00D44988"/>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3227"/>
    <w:rsid w:val="00E76088"/>
    <w:rsid w:val="00E904F1"/>
    <w:rsid w:val="00E95952"/>
    <w:rsid w:val="00E968E1"/>
    <w:rsid w:val="00EA1275"/>
    <w:rsid w:val="00EA34B6"/>
    <w:rsid w:val="00EA45D8"/>
    <w:rsid w:val="00EA530F"/>
    <w:rsid w:val="00EB0D51"/>
    <w:rsid w:val="00EB1043"/>
    <w:rsid w:val="00EB1C2F"/>
    <w:rsid w:val="00EC3491"/>
    <w:rsid w:val="00ED24F8"/>
    <w:rsid w:val="00EE7809"/>
    <w:rsid w:val="00EF053F"/>
    <w:rsid w:val="00F12DD3"/>
    <w:rsid w:val="00F133DE"/>
    <w:rsid w:val="00F14DD8"/>
    <w:rsid w:val="00F2414C"/>
    <w:rsid w:val="00F275DC"/>
    <w:rsid w:val="00F3316B"/>
    <w:rsid w:val="00F4440A"/>
    <w:rsid w:val="00F463F3"/>
    <w:rsid w:val="00F53E6E"/>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5853&amp;fromLis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member.onem2m.org/Application/documentApp/documentinfo/?documentId=25903&amp;fromList=Y" TargetMode="External"/><Relationship Id="rId4" Type="http://schemas.openxmlformats.org/officeDocument/2006/relationships/settings" Target="settings.xml"/><Relationship Id="rId9" Type="http://schemas.openxmlformats.org/officeDocument/2006/relationships/hyperlink" Target="http://member.onem2m.org/Application/documentApp/documentinfo/?documentId=22364&amp;fromList=Y"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470BD-6C74-4E45-B3DB-2976DB4AF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314</Words>
  <Characters>1983</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4</cp:revision>
  <cp:lastPrinted>2012-10-11T08:05:00Z</cp:lastPrinted>
  <dcterms:created xsi:type="dcterms:W3CDTF">2018-03-07T15:42:00Z</dcterms:created>
  <dcterms:modified xsi:type="dcterms:W3CDTF">2018-03-08T12:43:00Z</dcterms:modified>
</cp:coreProperties>
</file>